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26D22" w14:textId="77777777" w:rsidR="00762FCE" w:rsidRDefault="00762FCE" w:rsidP="00762F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GODESUN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fl.1474-5)</w:t>
      </w:r>
    </w:p>
    <w:p w14:paraId="5091A1D1" w14:textId="77777777" w:rsidR="00762FCE" w:rsidRDefault="00762FCE" w:rsidP="00762F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7DF9C16A" w14:textId="77777777" w:rsidR="00762FCE" w:rsidRDefault="00762FCE" w:rsidP="00762FCE">
      <w:pPr>
        <w:pStyle w:val="NoSpacing"/>
        <w:rPr>
          <w:rFonts w:cs="Times New Roman"/>
          <w:szCs w:val="24"/>
        </w:rPr>
      </w:pPr>
    </w:p>
    <w:p w14:paraId="717DEE53" w14:textId="77777777" w:rsidR="00762FCE" w:rsidRDefault="00762FCE" w:rsidP="00762FCE">
      <w:pPr>
        <w:pStyle w:val="NoSpacing"/>
        <w:rPr>
          <w:rFonts w:cs="Times New Roman"/>
          <w:szCs w:val="24"/>
        </w:rPr>
      </w:pPr>
    </w:p>
    <w:p w14:paraId="072CD8DF" w14:textId="77777777" w:rsidR="00762FCE" w:rsidRDefault="00762FCE" w:rsidP="00762F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1474-5</w:t>
      </w:r>
      <w:r>
        <w:rPr>
          <w:rFonts w:cs="Times New Roman"/>
          <w:szCs w:val="24"/>
        </w:rPr>
        <w:tab/>
        <w:t>He entered the Merchant Gild.</w:t>
      </w:r>
    </w:p>
    <w:p w14:paraId="5E889A15" w14:textId="77777777" w:rsidR="00762FCE" w:rsidRDefault="00762FCE" w:rsidP="00762F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398C04E0" w14:textId="77777777" w:rsidR="00762FCE" w:rsidRDefault="00762FCE" w:rsidP="00762FCE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4BA3D8C5" w14:textId="77777777" w:rsidR="00762FCE" w:rsidRDefault="00762FCE" w:rsidP="00762FCE">
      <w:pPr>
        <w:pStyle w:val="NoSpacing"/>
        <w:rPr>
          <w:rFonts w:cs="Times New Roman"/>
          <w:szCs w:val="24"/>
        </w:rPr>
      </w:pPr>
    </w:p>
    <w:p w14:paraId="67BFDDC6" w14:textId="77777777" w:rsidR="00762FCE" w:rsidRDefault="00762FCE" w:rsidP="00762FCE">
      <w:pPr>
        <w:pStyle w:val="NoSpacing"/>
        <w:rPr>
          <w:rFonts w:cs="Times New Roman"/>
          <w:szCs w:val="24"/>
        </w:rPr>
      </w:pPr>
    </w:p>
    <w:p w14:paraId="46ABD776" w14:textId="77777777" w:rsidR="00762FCE" w:rsidRDefault="00762FCE" w:rsidP="00762F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2024</w:t>
      </w:r>
    </w:p>
    <w:p w14:paraId="6B6C74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8DB17" w14:textId="77777777" w:rsidR="00762FCE" w:rsidRDefault="00762FCE" w:rsidP="009139A6">
      <w:r>
        <w:separator/>
      </w:r>
    </w:p>
  </w:endnote>
  <w:endnote w:type="continuationSeparator" w:id="0">
    <w:p w14:paraId="661D52E1" w14:textId="77777777" w:rsidR="00762FCE" w:rsidRDefault="00762F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5E3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53E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C6A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5B4E6" w14:textId="77777777" w:rsidR="00762FCE" w:rsidRDefault="00762FCE" w:rsidP="009139A6">
      <w:r>
        <w:separator/>
      </w:r>
    </w:p>
  </w:footnote>
  <w:footnote w:type="continuationSeparator" w:id="0">
    <w:p w14:paraId="3159ABFF" w14:textId="77777777" w:rsidR="00762FCE" w:rsidRDefault="00762F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F04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617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61B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FCE"/>
    <w:rsid w:val="000666E0"/>
    <w:rsid w:val="002510B7"/>
    <w:rsid w:val="00270799"/>
    <w:rsid w:val="005C130B"/>
    <w:rsid w:val="00762FCE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899F9"/>
  <w15:chartTrackingRefBased/>
  <w15:docId w15:val="{078DF666-C1CE-43F6-97BC-94535A7A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2024-05-31T20:24:00Z</dcterms:created>
  <dcterms:modified xsi:type="dcterms:W3CDTF">2024-05-31T20:25:00Z</dcterms:modified>
</cp:coreProperties>
</file>